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D4003E" w:rsidRDefault="00F5135E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EA30774" wp14:editId="7F61CD0C">
                <wp:simplePos x="0" y="0"/>
                <wp:positionH relativeFrom="column">
                  <wp:posOffset>5102860</wp:posOffset>
                </wp:positionH>
                <wp:positionV relativeFrom="paragraph">
                  <wp:posOffset>3472180</wp:posOffset>
                </wp:positionV>
                <wp:extent cx="3867150" cy="23622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236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27A" w:rsidRDefault="00B9427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PPE required</w:t>
                            </w:r>
                          </w:p>
                          <w:p w:rsidR="0059372C" w:rsidRP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MROs</w:t>
                            </w:r>
                          </w:p>
                          <w:p w:rsidR="0059372C" w:rsidRPr="004D0867" w:rsidRDefault="00B9427A" w:rsidP="004D086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lang w:val="en-US"/>
                              </w:rPr>
                            </w:pPr>
                            <w:r w:rsidRPr="0059372C">
                              <w:rPr>
                                <w:lang w:val="en-US"/>
                              </w:rPr>
                              <w:t>Gown and Gloves</w:t>
                            </w:r>
                          </w:p>
                          <w:p w:rsidR="0059372C" w:rsidRP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Diarrhea and vomiting</w:t>
                            </w:r>
                          </w:p>
                          <w:p w:rsidR="0059372C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lang w:val="en-US"/>
                              </w:rPr>
                            </w:pPr>
                            <w:r w:rsidRPr="0059372C">
                              <w:rPr>
                                <w:lang w:val="en-US"/>
                              </w:rPr>
                              <w:t>Gown and gloves</w:t>
                            </w:r>
                          </w:p>
                          <w:p w:rsidR="00B56375" w:rsidRPr="00B56375" w:rsidRDefault="00B56375" w:rsidP="00B5637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56375">
                              <w:rPr>
                                <w:b/>
                                <w:lang w:val="en-US"/>
                              </w:rPr>
                              <w:t xml:space="preserve">Standard Precautions </w:t>
                            </w:r>
                          </w:p>
                          <w:p w:rsidR="0059372C" w:rsidRPr="00B56375" w:rsidRDefault="00B56375" w:rsidP="00B56375">
                            <w:pPr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**</w:t>
                            </w:r>
                            <w:r w:rsidR="0059372C" w:rsidRPr="00B56375">
                              <w:rPr>
                                <w:lang w:val="en-US"/>
                              </w:rPr>
                              <w:t>Potential for surgical mask if required</w:t>
                            </w:r>
                            <w:r w:rsidR="00F5135E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F5135E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 xml:space="preserve"> if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in contact with any aerosol </w:t>
                            </w:r>
                            <w:r w:rsidR="008F5544">
                              <w:rPr>
                                <w:lang w:val="en-US"/>
                              </w:rPr>
                              <w:t>bodily fluid</w:t>
                            </w:r>
                            <w:r w:rsidR="00F5135E">
                              <w:rPr>
                                <w:lang w:val="en-US"/>
                              </w:rPr>
                              <w:t>)</w:t>
                            </w:r>
                          </w:p>
                          <w:p w:rsidR="00B9427A" w:rsidRDefault="00B9427A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B9427A" w:rsidRPr="00B9427A" w:rsidRDefault="00B9427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EA307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1.8pt;margin-top:273.4pt;width:304.5pt;height:18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">
                <v:textbox>
                  <w:txbxContent>
                    <w:p w:rsidR="00B9427A" w:rsidRDefault="00B9427A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PPE required</w:t>
                      </w:r>
                    </w:p>
                    <w:p w:rsidR="0059372C" w:rsidRPr="0059372C" w:rsidRDefault="0059372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MROs</w:t>
                      </w:r>
                    </w:p>
                    <w:p w:rsidR="0059372C" w:rsidRPr="004D0867" w:rsidRDefault="00B9427A" w:rsidP="004D086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lang w:val="en-US"/>
                        </w:rPr>
                      </w:pPr>
                      <w:r w:rsidRPr="0059372C">
                        <w:rPr>
                          <w:lang w:val="en-US"/>
                        </w:rPr>
                        <w:t>Gown and Gloves</w:t>
                      </w:r>
                    </w:p>
                    <w:p w:rsidR="0059372C" w:rsidRPr="0059372C" w:rsidRDefault="0059372C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Diarrhea and vomiting</w:t>
                      </w:r>
                    </w:p>
                    <w:p w:rsidR="0059372C" w:rsidRDefault="0059372C" w:rsidP="0059372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lang w:val="en-US"/>
                        </w:rPr>
                      </w:pPr>
                      <w:r w:rsidRPr="0059372C">
                        <w:rPr>
                          <w:lang w:val="en-US"/>
                        </w:rPr>
                        <w:t>Gown and gloves</w:t>
                      </w:r>
                    </w:p>
                    <w:p w:rsidR="00B56375" w:rsidRPr="00B56375" w:rsidRDefault="00B56375" w:rsidP="00B56375">
                      <w:pPr>
                        <w:rPr>
                          <w:b/>
                          <w:lang w:val="en-US"/>
                        </w:rPr>
                      </w:pPr>
                      <w:r w:rsidRPr="00B56375">
                        <w:rPr>
                          <w:b/>
                          <w:lang w:val="en-US"/>
                        </w:rPr>
                        <w:t xml:space="preserve">Standard Precautions </w:t>
                      </w:r>
                    </w:p>
                    <w:p w:rsidR="0059372C" w:rsidRPr="00B56375" w:rsidRDefault="00B56375" w:rsidP="00B56375">
                      <w:pPr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**</w:t>
                      </w:r>
                      <w:r w:rsidR="0059372C" w:rsidRPr="00B56375">
                        <w:rPr>
                          <w:lang w:val="en-US"/>
                        </w:rPr>
                        <w:t>Potential for surgical mask if required</w:t>
                      </w:r>
                      <w:r w:rsidR="00F5135E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="00F5135E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 xml:space="preserve"> if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in contact with any aerosol </w:t>
                      </w:r>
                      <w:r w:rsidR="008F5544">
                        <w:rPr>
                          <w:lang w:val="en-US"/>
                        </w:rPr>
                        <w:t>bodily fluid</w:t>
                      </w:r>
                      <w:r w:rsidR="00F5135E">
                        <w:rPr>
                          <w:lang w:val="en-US"/>
                        </w:rPr>
                        <w:t>)</w:t>
                      </w:r>
                    </w:p>
                    <w:p w:rsidR="00B9427A" w:rsidRDefault="00B9427A">
                      <w:pPr>
                        <w:rPr>
                          <w:lang w:val="en-US"/>
                        </w:rPr>
                      </w:pPr>
                    </w:p>
                    <w:p w:rsidR="00B9427A" w:rsidRPr="00B9427A" w:rsidRDefault="00B9427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2130B97" wp14:editId="0FB0998B">
                <wp:simplePos x="0" y="0"/>
                <wp:positionH relativeFrom="column">
                  <wp:posOffset>5064760</wp:posOffset>
                </wp:positionH>
                <wp:positionV relativeFrom="paragraph">
                  <wp:posOffset>1205230</wp:posOffset>
                </wp:positionV>
                <wp:extent cx="2360930" cy="22002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27A" w:rsidRDefault="00B942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Cleaning Solutions</w:t>
                            </w:r>
                          </w:p>
                          <w:p w:rsidR="00B9427A" w:rsidRPr="00B9427A" w:rsidRDefault="00B9427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9427A">
                              <w:rPr>
                                <w:b/>
                                <w:lang w:val="en-US"/>
                              </w:rPr>
                              <w:t>MROs – approved 2 in 1 step disinfectant solutions</w:t>
                            </w:r>
                          </w:p>
                          <w:p w:rsidR="00B9427A" w:rsidRPr="00B9427A" w:rsidRDefault="00B9427A" w:rsidP="00B9427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Viraclean, </w:t>
                            </w:r>
                            <w:r>
                              <w:rPr>
                                <w:lang w:val="en-US"/>
                              </w:rPr>
                              <w:t xml:space="preserve"> ( Whiteley Company)</w:t>
                            </w:r>
                          </w:p>
                          <w:p w:rsidR="00B9427A" w:rsidRDefault="00B9427A" w:rsidP="00B9427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 wipes, </w:t>
                            </w:r>
                            <w:r>
                              <w:rPr>
                                <w:lang w:val="en-US"/>
                              </w:rPr>
                              <w:t xml:space="preserve">   (Whiteley Company)</w:t>
                            </w:r>
                          </w:p>
                          <w:p w:rsidR="00B9427A" w:rsidRDefault="00B9427A" w:rsidP="00B9427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Asepti        ( Ecolab Company)</w:t>
                            </w:r>
                          </w:p>
                          <w:p w:rsidR="00B9427A" w:rsidRDefault="00B9427A" w:rsidP="00B9427A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B9427A" w:rsidRPr="00B9427A" w:rsidRDefault="00B9427A" w:rsidP="00B9427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9427A">
                              <w:rPr>
                                <w:b/>
                                <w:lang w:val="en-US"/>
                              </w:rPr>
                              <w:t>Diarrhea and vomiting</w:t>
                            </w:r>
                          </w:p>
                          <w:p w:rsidR="00B9427A" w:rsidRPr="00B9427A" w:rsidRDefault="00B9427A" w:rsidP="00B9427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>chlorine based solution</w:t>
                            </w:r>
                            <w:r w:rsidR="00F5135E" w:rsidRPr="00F5135E">
                              <w:rPr>
                                <w:lang w:val="en-US"/>
                              </w:rPr>
                              <w:t xml:space="preserve"> </w:t>
                            </w:r>
                            <w:r w:rsidR="00F5135E">
                              <w:rPr>
                                <w:lang w:val="en-US"/>
                              </w:rPr>
                              <w:t>(</w:t>
                            </w:r>
                            <w:r w:rsidR="00F5135E" w:rsidRPr="00B9427A">
                              <w:rPr>
                                <w:lang w:val="en-US"/>
                              </w:rPr>
                              <w:t>Antichlor</w:t>
                            </w:r>
                            <w:r w:rsidR="00F5135E">
                              <w:rPr>
                                <w:lang w:val="en-US"/>
                              </w:rPr>
                              <w:t xml:space="preserve"> Tablet +Water)</w:t>
                            </w:r>
                          </w:p>
                          <w:p w:rsidR="00B9427A" w:rsidRPr="00B9427A" w:rsidRDefault="00B942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2130B97" id="_x0000_s1027" type="#_x0000_t202" style="position:absolute;margin-left:398.8pt;margin-top:94.9pt;width:185.9pt;height:173.2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">
                <v:textbox>
                  <w:txbxContent>
                    <w:p w:rsidR="00B9427A" w:rsidRDefault="00B942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Cleaning Solutions</w:t>
                      </w:r>
                    </w:p>
                    <w:p w:rsidR="00B9427A" w:rsidRPr="00B9427A" w:rsidRDefault="00B9427A">
                      <w:pPr>
                        <w:rPr>
                          <w:b/>
                          <w:lang w:val="en-US"/>
                        </w:rPr>
                      </w:pPr>
                      <w:r w:rsidRPr="00B9427A">
                        <w:rPr>
                          <w:b/>
                          <w:lang w:val="en-US"/>
                        </w:rPr>
                        <w:t>MROs – approved 2 in 1 step disinfectant solutions</w:t>
                      </w:r>
                    </w:p>
                    <w:p w:rsidR="00B9427A" w:rsidRPr="00B9427A" w:rsidRDefault="00B9427A" w:rsidP="00B9427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gramStart"/>
                      <w:r w:rsidRPr="00B9427A">
                        <w:rPr>
                          <w:lang w:val="en-US"/>
                        </w:rPr>
                        <w:t xml:space="preserve">Viraclean, </w:t>
                      </w:r>
                      <w:r>
                        <w:rPr>
                          <w:lang w:val="en-US"/>
                        </w:rPr>
                        <w:t xml:space="preserve"> (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Whiteley Company)</w:t>
                      </w:r>
                    </w:p>
                    <w:p w:rsidR="00B9427A" w:rsidRDefault="00B9427A" w:rsidP="00B9427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B9427A">
                        <w:rPr>
                          <w:lang w:val="en-US"/>
                        </w:rPr>
                        <w:t xml:space="preserve">V </w:t>
                      </w:r>
                      <w:proofErr w:type="gramStart"/>
                      <w:r w:rsidRPr="00B9427A">
                        <w:rPr>
                          <w:lang w:val="en-US"/>
                        </w:rPr>
                        <w:t xml:space="preserve">wipes,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(Whiteley Company)</w:t>
                      </w:r>
                    </w:p>
                    <w:p w:rsidR="00B9427A" w:rsidRDefault="00B9427A" w:rsidP="00B9427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Asepti     </w:t>
                      </w:r>
                      <w:proofErr w:type="gramStart"/>
                      <w:r>
                        <w:rPr>
                          <w:lang w:val="en-US"/>
                        </w:rPr>
                        <w:t xml:space="preserve">   (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Ecolab Company)</w:t>
                      </w:r>
                    </w:p>
                    <w:p w:rsidR="00B9427A" w:rsidRDefault="00B9427A" w:rsidP="00B9427A">
                      <w:pPr>
                        <w:rPr>
                          <w:lang w:val="en-US"/>
                        </w:rPr>
                      </w:pPr>
                    </w:p>
                    <w:p w:rsidR="00B9427A" w:rsidRPr="00B9427A" w:rsidRDefault="00B9427A" w:rsidP="00B9427A">
                      <w:pPr>
                        <w:rPr>
                          <w:b/>
                          <w:lang w:val="en-US"/>
                        </w:rPr>
                      </w:pPr>
                      <w:r w:rsidRPr="00B9427A">
                        <w:rPr>
                          <w:b/>
                          <w:lang w:val="en-US"/>
                        </w:rPr>
                        <w:t>Diarrhea and vomiting</w:t>
                      </w:r>
                    </w:p>
                    <w:p w:rsidR="00B9427A" w:rsidRPr="00B9427A" w:rsidRDefault="00B9427A" w:rsidP="00B9427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en-US"/>
                        </w:rPr>
                      </w:pPr>
                      <w:r w:rsidRPr="00B9427A">
                        <w:rPr>
                          <w:lang w:val="en-US"/>
                        </w:rPr>
                        <w:t>chlorine based solution</w:t>
                      </w:r>
                      <w:r w:rsidR="00F5135E" w:rsidRPr="00F5135E">
                        <w:rPr>
                          <w:lang w:val="en-US"/>
                        </w:rPr>
                        <w:t xml:space="preserve"> </w:t>
                      </w:r>
                      <w:r w:rsidR="00F5135E">
                        <w:rPr>
                          <w:lang w:val="en-US"/>
                        </w:rPr>
                        <w:t>(</w:t>
                      </w:r>
                      <w:r w:rsidR="00F5135E" w:rsidRPr="00B9427A">
                        <w:rPr>
                          <w:lang w:val="en-US"/>
                        </w:rPr>
                        <w:t>Antichlor</w:t>
                      </w:r>
                      <w:r w:rsidR="00F5135E">
                        <w:rPr>
                          <w:lang w:val="en-US"/>
                        </w:rPr>
                        <w:t xml:space="preserve"> Tablet +Water)</w:t>
                      </w:r>
                    </w:p>
                    <w:p w:rsidR="00B9427A" w:rsidRPr="00B9427A" w:rsidRDefault="00B942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0867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56BFE7" wp14:editId="570CEEFD">
                <wp:simplePos x="0" y="0"/>
                <wp:positionH relativeFrom="column">
                  <wp:posOffset>5064760</wp:posOffset>
                </wp:positionH>
                <wp:positionV relativeFrom="paragraph">
                  <wp:posOffset>5715</wp:posOffset>
                </wp:positionV>
                <wp:extent cx="3819525" cy="11239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6375" w:rsidRDefault="00B5637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Contact Precautions</w:t>
                            </w:r>
                          </w:p>
                          <w:p w:rsidR="00B9427A" w:rsidRDefault="00B9427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All Multi Resistant Microorganisms</w:t>
                            </w:r>
                            <w:r w:rsidR="0059372C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="004D0867">
                              <w:rPr>
                                <w:b/>
                                <w:lang w:val="en-US"/>
                              </w:rPr>
                              <w:t>(MROs</w:t>
                            </w:r>
                            <w:r w:rsidR="0059372C">
                              <w:rPr>
                                <w:b/>
                                <w:lang w:val="en-US"/>
                              </w:rPr>
                              <w:t>)</w:t>
                            </w:r>
                          </w:p>
                          <w:p w:rsidR="004D0867" w:rsidRPr="0059372C" w:rsidRDefault="00F5135E">
                            <w:pPr>
                              <w:rPr>
                                <w:b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lang w:val="en-US"/>
                              </w:rPr>
                              <w:t>Ie</w:t>
                            </w:r>
                            <w:proofErr w:type="spellEnd"/>
                            <w:r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="004D0867">
                              <w:rPr>
                                <w:b/>
                                <w:lang w:val="en-US"/>
                              </w:rPr>
                              <w:t>MRSA/VRE/ESBL</w:t>
                            </w:r>
                          </w:p>
                          <w:p w:rsidR="00B9427A" w:rsidRPr="0059372C" w:rsidRDefault="00B9427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All Diarrhea and Vomiting</w:t>
                            </w:r>
                          </w:p>
                          <w:p w:rsidR="00B9427A" w:rsidRPr="00B9427A" w:rsidRDefault="00B9427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C56BFE7" id="_x0000_s1028" type="#_x0000_t202" style="position:absolute;margin-left:398.8pt;margin-top:.45pt;width:300.75pt;height:8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">
                <v:textbox>
                  <w:txbxContent>
                    <w:p w:rsidR="00B56375" w:rsidRDefault="00B56375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Contact Precautions</w:t>
                      </w:r>
                    </w:p>
                    <w:p w:rsidR="00B9427A" w:rsidRDefault="00B9427A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All Multi Resistant Microorganisms</w:t>
                      </w:r>
                      <w:r w:rsidR="0059372C">
                        <w:rPr>
                          <w:b/>
                          <w:lang w:val="en-US"/>
                        </w:rPr>
                        <w:t xml:space="preserve"> </w:t>
                      </w:r>
                      <w:r w:rsidR="004D0867">
                        <w:rPr>
                          <w:b/>
                          <w:lang w:val="en-US"/>
                        </w:rPr>
                        <w:t>(MROs</w:t>
                      </w:r>
                      <w:r w:rsidR="0059372C">
                        <w:rPr>
                          <w:b/>
                          <w:lang w:val="en-US"/>
                        </w:rPr>
                        <w:t>)</w:t>
                      </w:r>
                    </w:p>
                    <w:p w:rsidR="004D0867" w:rsidRPr="0059372C" w:rsidRDefault="00F5135E">
                      <w:pPr>
                        <w:rPr>
                          <w:b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lang w:val="en-US"/>
                        </w:rPr>
                        <w:t>Ie</w:t>
                      </w:r>
                      <w:proofErr w:type="spellEnd"/>
                      <w:r>
                        <w:rPr>
                          <w:b/>
                          <w:lang w:val="en-US"/>
                        </w:rPr>
                        <w:t xml:space="preserve"> </w:t>
                      </w:r>
                      <w:r w:rsidR="004D0867">
                        <w:rPr>
                          <w:b/>
                          <w:lang w:val="en-US"/>
                        </w:rPr>
                        <w:t>MRSA/VRE/ESBL</w:t>
                      </w:r>
                    </w:p>
                    <w:p w:rsidR="00B9427A" w:rsidRPr="0059372C" w:rsidRDefault="00B9427A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All Diarrhea and Vomiting</w:t>
                      </w:r>
                    </w:p>
                    <w:p w:rsidR="00B9427A" w:rsidRPr="00B9427A" w:rsidRDefault="00B9427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9427A" w:rsidRPr="007568AE">
        <w:rPr>
          <w:noProof/>
          <w:lang w:eastAsia="en-AU"/>
        </w:rPr>
        <w:drawing>
          <wp:inline distT="0" distB="0" distL="0" distR="0" wp14:anchorId="317D8C0B" wp14:editId="38725398">
            <wp:extent cx="4667250" cy="64424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030" cy="6574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C" w:rsidRDefault="008F5544">
      <w:r>
        <w:rPr>
          <w:noProof/>
          <w:lang w:eastAsia="en-AU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09C93EE" wp14:editId="61E3D3EC">
                <wp:simplePos x="0" y="0"/>
                <wp:positionH relativeFrom="column">
                  <wp:posOffset>5026660</wp:posOffset>
                </wp:positionH>
                <wp:positionV relativeFrom="paragraph">
                  <wp:posOffset>3926840</wp:posOffset>
                </wp:positionV>
                <wp:extent cx="2360930" cy="2019300"/>
                <wp:effectExtent l="0" t="0" r="1905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72C" w:rsidRP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PPE required:</w:t>
                            </w:r>
                          </w:p>
                          <w:p w:rsidR="0059372C" w:rsidRDefault="0059372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Surgical Mask</w:t>
                            </w:r>
                          </w:p>
                          <w:p w:rsidR="00B56375" w:rsidRPr="00B56375" w:rsidRDefault="00B5637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56375">
                              <w:rPr>
                                <w:b/>
                                <w:lang w:val="en-US"/>
                              </w:rPr>
                              <w:t>Standard Precautions</w:t>
                            </w:r>
                          </w:p>
                          <w:p w:rsidR="00B56375" w:rsidRPr="0059372C" w:rsidRDefault="00B563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** may want to wear gown and gloves for any bodily fluid exposure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09C93EE" id="_x0000_s1029" type="#_x0000_t202" style="position:absolute;margin-left:395.8pt;margin-top:309.2pt;width:185.9pt;height:159pt;z-index:25166950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">
                <v:textbox>
                  <w:txbxContent>
                    <w:p w:rsidR="0059372C" w:rsidRPr="0059372C" w:rsidRDefault="0059372C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PPE required:</w:t>
                      </w:r>
                    </w:p>
                    <w:p w:rsidR="0059372C" w:rsidRDefault="0059372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Surgical Mask</w:t>
                      </w:r>
                    </w:p>
                    <w:p w:rsidR="00B56375" w:rsidRPr="00B56375" w:rsidRDefault="00B56375">
                      <w:pPr>
                        <w:rPr>
                          <w:b/>
                          <w:lang w:val="en-US"/>
                        </w:rPr>
                      </w:pPr>
                      <w:r w:rsidRPr="00B56375">
                        <w:rPr>
                          <w:b/>
                          <w:lang w:val="en-US"/>
                        </w:rPr>
                        <w:t>Standard Precautions</w:t>
                      </w:r>
                    </w:p>
                    <w:p w:rsidR="00B56375" w:rsidRPr="0059372C" w:rsidRDefault="00B563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** may want to wear gown and gloves for any bodily fluid exposure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9372C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FE67E28" wp14:editId="4882CF73">
                <wp:simplePos x="0" y="0"/>
                <wp:positionH relativeFrom="column">
                  <wp:posOffset>4883785</wp:posOffset>
                </wp:positionH>
                <wp:positionV relativeFrom="paragraph">
                  <wp:posOffset>135890</wp:posOffset>
                </wp:positionV>
                <wp:extent cx="2360930" cy="154305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Droplet Precautions are for following:</w:t>
                            </w:r>
                          </w:p>
                          <w:p w:rsidR="00B56375" w:rsidRPr="00B56375" w:rsidRDefault="00B56375">
                            <w:pPr>
                              <w:rPr>
                                <w:lang w:val="en-US"/>
                              </w:rPr>
                            </w:pPr>
                            <w:r w:rsidRPr="00B56375">
                              <w:rPr>
                                <w:lang w:val="en-US"/>
                              </w:rPr>
                              <w:t>Common cold, Influenza, meningitis, mycoplasma, mumps, pertussis, rubella, strep throat, scarlet fever, plague</w:t>
                            </w:r>
                          </w:p>
                          <w:p w:rsidR="00B56375" w:rsidRPr="0059372C" w:rsidRDefault="00B56375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59372C" w:rsidRPr="0059372C" w:rsidRDefault="0059372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FE67E28" id="_x0000_s1030" type="#_x0000_t202" style="position:absolute;margin-left:384.55pt;margin-top:10.7pt;width:185.9pt;height:121.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sHYJwIAAEwEAAAOAAAAZHJzL2Uyb0RvYy54bWysVNtu2zAMfR+wfxD0vthxkq4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">
                <v:textbox>
                  <w:txbxContent>
                    <w:p w:rsidR="0059372C" w:rsidRDefault="0059372C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Droplet Precautions are for following:</w:t>
                      </w:r>
                    </w:p>
                    <w:p w:rsidR="00B56375" w:rsidRPr="00B56375" w:rsidRDefault="00B56375">
                      <w:pPr>
                        <w:rPr>
                          <w:lang w:val="en-US"/>
                        </w:rPr>
                      </w:pPr>
                      <w:r w:rsidRPr="00B56375">
                        <w:rPr>
                          <w:lang w:val="en-US"/>
                        </w:rPr>
                        <w:t>Common cold, Influenza, meningitis, mycoplasma, mumps, pertussis, rubella, strep throat, scarlet fever, plague</w:t>
                      </w:r>
                    </w:p>
                    <w:p w:rsidR="00B56375" w:rsidRPr="0059372C" w:rsidRDefault="00B56375">
                      <w:pPr>
                        <w:rPr>
                          <w:b/>
                          <w:lang w:val="en-US"/>
                        </w:rPr>
                      </w:pPr>
                    </w:p>
                    <w:p w:rsidR="0059372C" w:rsidRPr="0059372C" w:rsidRDefault="0059372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9372C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D5D3FA0" wp14:editId="5D5EB697">
                <wp:simplePos x="0" y="0"/>
                <wp:positionH relativeFrom="column">
                  <wp:posOffset>4950460</wp:posOffset>
                </wp:positionH>
                <wp:positionV relativeFrom="paragraph">
                  <wp:posOffset>1955165</wp:posOffset>
                </wp:positionV>
                <wp:extent cx="2360930" cy="1619250"/>
                <wp:effectExtent l="0" t="0" r="1905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72C" w:rsidRDefault="0059372C">
                            <w:pPr>
                              <w:rPr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Cleaning solutions</w:t>
                            </w:r>
                            <w:r>
                              <w:rPr>
                                <w:lang w:val="en-US"/>
                              </w:rPr>
                              <w:t>:</w:t>
                            </w:r>
                          </w:p>
                          <w:p w:rsidR="0059372C" w:rsidRDefault="0059372C">
                            <w:p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b/>
                                <w:lang w:val="en-US"/>
                              </w:rPr>
                              <w:t>approved 2 in 1 step disinfectant solutions</w:t>
                            </w:r>
                          </w:p>
                          <w:p w:rsidR="0059372C" w:rsidRPr="00B9427A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Viraclean, </w:t>
                            </w:r>
                            <w:r>
                              <w:rPr>
                                <w:lang w:val="en-US"/>
                              </w:rPr>
                              <w:t xml:space="preserve"> ( Whiteley Company)</w:t>
                            </w:r>
                          </w:p>
                          <w:p w:rsidR="0059372C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 wipes, </w:t>
                            </w:r>
                            <w:r>
                              <w:rPr>
                                <w:lang w:val="en-US"/>
                              </w:rPr>
                              <w:t xml:space="preserve">   (Whiteley Company)</w:t>
                            </w:r>
                          </w:p>
                          <w:p w:rsidR="0059372C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Acti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chlor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-Chlorine based solution </w:t>
                            </w:r>
                          </w:p>
                          <w:p w:rsidR="0059372C" w:rsidRPr="0059372C" w:rsidRDefault="0059372C" w:rsidP="0059372C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(Ecolab Company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5D5D3FA0" id="_x0000_s1031" type="#_x0000_t202" style="position:absolute;margin-left:389.8pt;margin-top:153.95pt;width:185.9pt;height:127.5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4jJwIAAEwEAAAOAAAAZHJzL2Uyb0RvYy54bWysVNtu2zAMfR+wfxD0vthxk6w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">
                <v:textbox>
                  <w:txbxContent>
                    <w:p w:rsidR="0059372C" w:rsidRDefault="0059372C">
                      <w:pPr>
                        <w:rPr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Cleaning solutions</w:t>
                      </w:r>
                      <w:r>
                        <w:rPr>
                          <w:lang w:val="en-US"/>
                        </w:rPr>
                        <w:t>:</w:t>
                      </w:r>
                    </w:p>
                    <w:p w:rsidR="0059372C" w:rsidRDefault="0059372C">
                      <w:pPr>
                        <w:rPr>
                          <w:lang w:val="en-US"/>
                        </w:rPr>
                      </w:pPr>
                      <w:r w:rsidRPr="00B9427A">
                        <w:rPr>
                          <w:b/>
                          <w:lang w:val="en-US"/>
                        </w:rPr>
                        <w:t>approved 2 in 1 step disinfectant solutions</w:t>
                      </w:r>
                    </w:p>
                    <w:p w:rsidR="0059372C" w:rsidRPr="00B9427A" w:rsidRDefault="0059372C" w:rsidP="005937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gramStart"/>
                      <w:r w:rsidRPr="00B9427A">
                        <w:rPr>
                          <w:lang w:val="en-US"/>
                        </w:rPr>
                        <w:t xml:space="preserve">Viraclean, </w:t>
                      </w:r>
                      <w:r>
                        <w:rPr>
                          <w:lang w:val="en-US"/>
                        </w:rPr>
                        <w:t xml:space="preserve"> (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Whiteley Company)</w:t>
                      </w:r>
                    </w:p>
                    <w:p w:rsidR="0059372C" w:rsidRDefault="0059372C" w:rsidP="005937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B9427A">
                        <w:rPr>
                          <w:lang w:val="en-US"/>
                        </w:rPr>
                        <w:t xml:space="preserve">V </w:t>
                      </w:r>
                      <w:proofErr w:type="gramStart"/>
                      <w:r w:rsidRPr="00B9427A">
                        <w:rPr>
                          <w:lang w:val="en-US"/>
                        </w:rPr>
                        <w:t xml:space="preserve">wipes,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(Whiteley Company)</w:t>
                      </w:r>
                    </w:p>
                    <w:p w:rsidR="0059372C" w:rsidRDefault="0059372C" w:rsidP="005937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Acti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chlor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-Chlorine based solution </w:t>
                      </w:r>
                    </w:p>
                    <w:p w:rsidR="0059372C" w:rsidRPr="0059372C" w:rsidRDefault="0059372C" w:rsidP="0059372C">
                      <w:pPr>
                        <w:pStyle w:val="ListParagraph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(Ecolab Company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9372C">
        <w:rPr>
          <w:noProof/>
          <w:lang w:eastAsia="en-AU"/>
        </w:rPr>
        <w:drawing>
          <wp:inline distT="0" distB="0" distL="0" distR="0" wp14:anchorId="73D382D3" wp14:editId="144EC946">
            <wp:extent cx="4552950" cy="6447634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05" cy="664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9372C" w:rsidRDefault="0059372C">
      <w:r>
        <w:rPr>
          <w:noProof/>
          <w:lang w:eastAsia="en-AU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>
                <wp:simplePos x="0" y="0"/>
                <wp:positionH relativeFrom="column">
                  <wp:posOffset>4836160</wp:posOffset>
                </wp:positionH>
                <wp:positionV relativeFrom="paragraph">
                  <wp:posOffset>3683634</wp:posOffset>
                </wp:positionV>
                <wp:extent cx="2360930" cy="239077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72C" w:rsidRPr="00B90D28" w:rsidRDefault="00B90D2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90D28">
                              <w:rPr>
                                <w:b/>
                                <w:lang w:val="en-US"/>
                              </w:rPr>
                              <w:t>PPE required:</w:t>
                            </w:r>
                          </w:p>
                          <w:p w:rsidR="00B90D28" w:rsidRDefault="00B90D2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P2/N95 particulate mask</w:t>
                            </w:r>
                          </w:p>
                          <w:p w:rsidR="00B56375" w:rsidRPr="008F5544" w:rsidRDefault="00B5637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8F5544">
                              <w:rPr>
                                <w:b/>
                                <w:lang w:val="en-US"/>
                              </w:rPr>
                              <w:t xml:space="preserve">Standard Precautions </w:t>
                            </w:r>
                          </w:p>
                          <w:p w:rsidR="00B56375" w:rsidRPr="00B90D28" w:rsidRDefault="00B563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** may want to wear gown and gloves for any bodily fluid 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id="_x0000_s1032" type="#_x0000_t202" style="position:absolute;margin-left:380.8pt;margin-top:290.05pt;width:185.9pt;height:188.25pt;z-index:2516756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">
                <v:textbox>
                  <w:txbxContent>
                    <w:p w:rsidR="0059372C" w:rsidRPr="00B90D28" w:rsidRDefault="00B90D28">
                      <w:pPr>
                        <w:rPr>
                          <w:b/>
                          <w:lang w:val="en-US"/>
                        </w:rPr>
                      </w:pPr>
                      <w:r w:rsidRPr="00B90D28">
                        <w:rPr>
                          <w:b/>
                          <w:lang w:val="en-US"/>
                        </w:rPr>
                        <w:t>PPE required:</w:t>
                      </w:r>
                    </w:p>
                    <w:p w:rsidR="00B90D28" w:rsidRDefault="00B90D2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P2/N95 particulate mask</w:t>
                      </w:r>
                    </w:p>
                    <w:p w:rsidR="00B56375" w:rsidRPr="008F5544" w:rsidRDefault="00B56375">
                      <w:pPr>
                        <w:rPr>
                          <w:b/>
                          <w:lang w:val="en-US"/>
                        </w:rPr>
                      </w:pPr>
                      <w:r w:rsidRPr="008F5544">
                        <w:rPr>
                          <w:b/>
                          <w:lang w:val="en-US"/>
                        </w:rPr>
                        <w:t xml:space="preserve">Standard Precautions </w:t>
                      </w:r>
                    </w:p>
                    <w:p w:rsidR="00B56375" w:rsidRPr="00B90D28" w:rsidRDefault="00B563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** may want to wear gown and gloves for any bodily fluid contact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4759960</wp:posOffset>
                </wp:positionH>
                <wp:positionV relativeFrom="paragraph">
                  <wp:posOffset>1555115</wp:posOffset>
                </wp:positionV>
                <wp:extent cx="2360930" cy="1847850"/>
                <wp:effectExtent l="0" t="0" r="1905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Cleaning Solutions</w:t>
                            </w:r>
                          </w:p>
                          <w:p w:rsidR="0059372C" w:rsidRDefault="0059372C" w:rsidP="0059372C">
                            <w:p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b/>
                                <w:lang w:val="en-US"/>
                              </w:rPr>
                              <w:t>approved 2 in 1 step disinfectant solutions</w:t>
                            </w:r>
                          </w:p>
                          <w:p w:rsidR="0059372C" w:rsidRPr="00B9427A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Viraclean, </w:t>
                            </w:r>
                            <w:r>
                              <w:rPr>
                                <w:lang w:val="en-US"/>
                              </w:rPr>
                              <w:t xml:space="preserve"> ( Whiteley Company)</w:t>
                            </w:r>
                          </w:p>
                          <w:p w:rsidR="0059372C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 wipes, </w:t>
                            </w:r>
                            <w:r>
                              <w:rPr>
                                <w:lang w:val="en-US"/>
                              </w:rPr>
                              <w:t xml:space="preserve">   (Whiteley Company)</w:t>
                            </w:r>
                          </w:p>
                          <w:p w:rsidR="0059372C" w:rsidRDefault="0059372C" w:rsidP="005937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Acti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chlor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-Chlorine based solution </w:t>
                            </w:r>
                          </w:p>
                          <w:p w:rsidR="0059372C" w:rsidRPr="0059372C" w:rsidRDefault="0059372C" w:rsidP="0059372C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(Ecolab Company</w:t>
                            </w:r>
                          </w:p>
                          <w:p w:rsidR="0059372C" w:rsidRP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id="_x0000_s1033" type="#_x0000_t202" style="position:absolute;margin-left:374.8pt;margin-top:122.45pt;width:185.9pt;height:145.5pt;z-index:25167360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">
                <v:textbox>
                  <w:txbxContent>
                    <w:p w:rsidR="0059372C" w:rsidRDefault="0059372C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Cleaning Solutions</w:t>
                      </w:r>
                    </w:p>
                    <w:p w:rsidR="0059372C" w:rsidRDefault="0059372C" w:rsidP="0059372C">
                      <w:pPr>
                        <w:rPr>
                          <w:lang w:val="en-US"/>
                        </w:rPr>
                      </w:pPr>
                      <w:r w:rsidRPr="00B9427A">
                        <w:rPr>
                          <w:b/>
                          <w:lang w:val="en-US"/>
                        </w:rPr>
                        <w:t>approved 2 in 1 step disinfectant solutions</w:t>
                      </w:r>
                    </w:p>
                    <w:p w:rsidR="0059372C" w:rsidRPr="00B9427A" w:rsidRDefault="0059372C" w:rsidP="005937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gramStart"/>
                      <w:r w:rsidRPr="00B9427A">
                        <w:rPr>
                          <w:lang w:val="en-US"/>
                        </w:rPr>
                        <w:t xml:space="preserve">Viraclean, </w:t>
                      </w:r>
                      <w:r>
                        <w:rPr>
                          <w:lang w:val="en-US"/>
                        </w:rPr>
                        <w:t xml:space="preserve"> (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Whiteley Company)</w:t>
                      </w:r>
                    </w:p>
                    <w:p w:rsidR="0059372C" w:rsidRDefault="0059372C" w:rsidP="005937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B9427A">
                        <w:rPr>
                          <w:lang w:val="en-US"/>
                        </w:rPr>
                        <w:t xml:space="preserve">V </w:t>
                      </w:r>
                      <w:proofErr w:type="gramStart"/>
                      <w:r w:rsidRPr="00B9427A">
                        <w:rPr>
                          <w:lang w:val="en-US"/>
                        </w:rPr>
                        <w:t xml:space="preserve">wipes,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(Whiteley Company)</w:t>
                      </w:r>
                    </w:p>
                    <w:p w:rsidR="0059372C" w:rsidRDefault="0059372C" w:rsidP="005937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Acti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chlor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-Chlorine based solution </w:t>
                      </w:r>
                    </w:p>
                    <w:p w:rsidR="0059372C" w:rsidRPr="0059372C" w:rsidRDefault="0059372C" w:rsidP="0059372C">
                      <w:pPr>
                        <w:pStyle w:val="ListParagraph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(Ecolab Company</w:t>
                      </w:r>
                    </w:p>
                    <w:p w:rsidR="0059372C" w:rsidRPr="0059372C" w:rsidRDefault="0059372C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4750435</wp:posOffset>
                </wp:positionH>
                <wp:positionV relativeFrom="paragraph">
                  <wp:posOffset>107315</wp:posOffset>
                </wp:positionV>
                <wp:extent cx="2360930" cy="106680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72C" w:rsidRDefault="0059372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59372C">
                              <w:rPr>
                                <w:b/>
                                <w:lang w:val="en-US"/>
                              </w:rPr>
                              <w:t>Airborne Precautions are for the following</w:t>
                            </w:r>
                          </w:p>
                          <w:p w:rsidR="00B56375" w:rsidRPr="00B56375" w:rsidRDefault="00B56375">
                            <w:pPr>
                              <w:rPr>
                                <w:lang w:val="en-US"/>
                              </w:rPr>
                            </w:pPr>
                            <w:r w:rsidRPr="00B56375">
                              <w:rPr>
                                <w:lang w:val="en-US"/>
                              </w:rPr>
                              <w:t>Measles, acute Respiratory Syndrome (SARS) varicella (chickenpox) and Mycobacterium tuberculosis</w:t>
                            </w:r>
                            <w:r>
                              <w:rPr>
                                <w:lang w:val="en-US"/>
                              </w:rPr>
                              <w:t xml:space="preserve"> (Pulmonary)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id="_x0000_s1034" type="#_x0000_t202" style="position:absolute;margin-left:374.05pt;margin-top:8.45pt;width:185.9pt;height:84pt;z-index:2516715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">
                <v:textbox>
                  <w:txbxContent>
                    <w:p w:rsidR="0059372C" w:rsidRDefault="0059372C">
                      <w:pPr>
                        <w:rPr>
                          <w:b/>
                          <w:lang w:val="en-US"/>
                        </w:rPr>
                      </w:pPr>
                      <w:r w:rsidRPr="0059372C">
                        <w:rPr>
                          <w:b/>
                          <w:lang w:val="en-US"/>
                        </w:rPr>
                        <w:t>Airborne Precautions are for the following</w:t>
                      </w:r>
                    </w:p>
                    <w:p w:rsidR="00B56375" w:rsidRPr="00B56375" w:rsidRDefault="00B56375">
                      <w:pPr>
                        <w:rPr>
                          <w:lang w:val="en-US"/>
                        </w:rPr>
                      </w:pPr>
                      <w:r w:rsidRPr="00B56375">
                        <w:rPr>
                          <w:lang w:val="en-US"/>
                        </w:rPr>
                        <w:t>Measles, acute Respiratory Syndrome (SARS) varicella (chickenpox) and Mycobacterium tuberculosis</w:t>
                      </w:r>
                      <w:r>
                        <w:rPr>
                          <w:lang w:val="en-US"/>
                        </w:rPr>
                        <w:t xml:space="preserve"> (Pulmonary)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w:drawing>
          <wp:inline distT="0" distB="0" distL="0" distR="0" wp14:anchorId="51C46C93" wp14:editId="77861931">
            <wp:extent cx="3981381" cy="6702113"/>
            <wp:effectExtent l="0" t="0" r="635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430" cy="6914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9372C" w:rsidRDefault="00B56375">
      <w:r>
        <w:rPr>
          <w:noProof/>
          <w:lang w:eastAsia="en-AU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8151738" wp14:editId="2C287D76">
                <wp:simplePos x="0" y="0"/>
                <wp:positionH relativeFrom="column">
                  <wp:posOffset>5131435</wp:posOffset>
                </wp:positionH>
                <wp:positionV relativeFrom="paragraph">
                  <wp:posOffset>4126865</wp:posOffset>
                </wp:positionV>
                <wp:extent cx="3981450" cy="191452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D28" w:rsidRPr="00B56375" w:rsidRDefault="008F55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56375">
                              <w:rPr>
                                <w:b/>
                                <w:lang w:val="en-US"/>
                              </w:rPr>
                              <w:t>PPE required</w:t>
                            </w:r>
                          </w:p>
                          <w:p w:rsidR="00B90D28" w:rsidRPr="004D0867" w:rsidRDefault="00B90D28" w:rsidP="004D086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lang w:val="en-US"/>
                              </w:rPr>
                            </w:pPr>
                            <w:r w:rsidRPr="004D0867">
                              <w:rPr>
                                <w:lang w:val="en-US"/>
                              </w:rPr>
                              <w:t>P2/N95 particulate mask</w:t>
                            </w:r>
                          </w:p>
                          <w:p w:rsidR="00B90D28" w:rsidRPr="004D0867" w:rsidRDefault="00B90D28" w:rsidP="004D086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lang w:val="en-US"/>
                              </w:rPr>
                            </w:pPr>
                            <w:r w:rsidRPr="004D0867">
                              <w:rPr>
                                <w:lang w:val="en-US"/>
                              </w:rPr>
                              <w:t>Gown</w:t>
                            </w:r>
                          </w:p>
                          <w:p w:rsidR="00B90D28" w:rsidRPr="004D0867" w:rsidRDefault="00B90D28" w:rsidP="004D086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lang w:val="en-US"/>
                              </w:rPr>
                            </w:pPr>
                            <w:r w:rsidRPr="004D0867">
                              <w:rPr>
                                <w:lang w:val="en-US"/>
                              </w:rPr>
                              <w:t>Gloves</w:t>
                            </w:r>
                          </w:p>
                          <w:p w:rsidR="00B90D28" w:rsidRPr="004D0867" w:rsidRDefault="00B90D28" w:rsidP="004D086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lang w:val="en-US"/>
                              </w:rPr>
                            </w:pPr>
                            <w:r w:rsidRPr="004D0867">
                              <w:rPr>
                                <w:lang w:val="en-US"/>
                              </w:rPr>
                              <w:t>Face shield. /safety goggles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8151738" id="_x0000_s1035" type="#_x0000_t202" style="position:absolute;margin-left:404.05pt;margin-top:324.95pt;width:313.5pt;height:150.7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">
                <v:textbox>
                  <w:txbxContent>
                    <w:p w:rsidR="00B90D28" w:rsidRPr="00B56375" w:rsidRDefault="008F5544">
                      <w:pPr>
                        <w:rPr>
                          <w:b/>
                          <w:lang w:val="en-US"/>
                        </w:rPr>
                      </w:pPr>
                      <w:r w:rsidRPr="00B56375">
                        <w:rPr>
                          <w:b/>
                          <w:lang w:val="en-US"/>
                        </w:rPr>
                        <w:t>PPE required</w:t>
                      </w:r>
                    </w:p>
                    <w:p w:rsidR="00B90D28" w:rsidRPr="004D0867" w:rsidRDefault="00B90D28" w:rsidP="004D086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lang w:val="en-US"/>
                        </w:rPr>
                      </w:pPr>
                      <w:r w:rsidRPr="004D0867">
                        <w:rPr>
                          <w:lang w:val="en-US"/>
                        </w:rPr>
                        <w:t>P2/N95 particulate mask</w:t>
                      </w:r>
                    </w:p>
                    <w:p w:rsidR="00B90D28" w:rsidRPr="004D0867" w:rsidRDefault="00B90D28" w:rsidP="004D086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lang w:val="en-US"/>
                        </w:rPr>
                      </w:pPr>
                      <w:r w:rsidRPr="004D0867">
                        <w:rPr>
                          <w:lang w:val="en-US"/>
                        </w:rPr>
                        <w:t>Gown</w:t>
                      </w:r>
                    </w:p>
                    <w:p w:rsidR="00B90D28" w:rsidRPr="004D0867" w:rsidRDefault="00B90D28" w:rsidP="004D086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lang w:val="en-US"/>
                        </w:rPr>
                      </w:pPr>
                      <w:r w:rsidRPr="004D0867">
                        <w:rPr>
                          <w:lang w:val="en-US"/>
                        </w:rPr>
                        <w:t>Gloves</w:t>
                      </w:r>
                    </w:p>
                    <w:p w:rsidR="00B90D28" w:rsidRPr="004D0867" w:rsidRDefault="00B90D28" w:rsidP="004D086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lang w:val="en-US"/>
                        </w:rPr>
                      </w:pPr>
                      <w:r w:rsidRPr="004D0867">
                        <w:rPr>
                          <w:lang w:val="en-US"/>
                        </w:rPr>
                        <w:t>Face shield. /safety goggles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3D9D004" wp14:editId="360E260F">
                <wp:simplePos x="0" y="0"/>
                <wp:positionH relativeFrom="column">
                  <wp:posOffset>5026660</wp:posOffset>
                </wp:positionH>
                <wp:positionV relativeFrom="paragraph">
                  <wp:posOffset>249555</wp:posOffset>
                </wp:positionV>
                <wp:extent cx="2360930" cy="1533525"/>
                <wp:effectExtent l="0" t="0" r="19050" b="285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D28" w:rsidRDefault="00B90D2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56375">
                              <w:rPr>
                                <w:b/>
                                <w:lang w:val="en-US"/>
                              </w:rPr>
                              <w:t>COVID-19</w:t>
                            </w:r>
                          </w:p>
                          <w:p w:rsidR="00B56375" w:rsidRPr="00B56375" w:rsidRDefault="00B56375">
                            <w:pPr>
                              <w:rPr>
                                <w:lang w:val="en-US"/>
                              </w:rPr>
                            </w:pPr>
                            <w:r w:rsidRPr="00B56375">
                              <w:rPr>
                                <w:lang w:val="en-US"/>
                              </w:rPr>
                              <w:t>Novel coronavirus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3D9D004" id="_x0000_s1036" type="#_x0000_t202" style="position:absolute;margin-left:395.8pt;margin-top:19.65pt;width:185.9pt;height:120.75pt;z-index:25167872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">
                <v:textbox>
                  <w:txbxContent>
                    <w:p w:rsidR="00B90D28" w:rsidRDefault="00B90D28">
                      <w:pPr>
                        <w:rPr>
                          <w:b/>
                          <w:lang w:val="en-US"/>
                        </w:rPr>
                      </w:pPr>
                      <w:r w:rsidRPr="00B56375">
                        <w:rPr>
                          <w:b/>
                          <w:lang w:val="en-US"/>
                        </w:rPr>
                        <w:t>COVID-19</w:t>
                      </w:r>
                    </w:p>
                    <w:p w:rsidR="00B56375" w:rsidRPr="00B56375" w:rsidRDefault="00B56375">
                      <w:pPr>
                        <w:rPr>
                          <w:lang w:val="en-US"/>
                        </w:rPr>
                      </w:pPr>
                      <w:r w:rsidRPr="00B56375">
                        <w:rPr>
                          <w:lang w:val="en-US"/>
                        </w:rPr>
                        <w:t>Novel coronavirus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0D28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6EFD7C7" wp14:editId="1A35DD9D">
                <wp:simplePos x="0" y="0"/>
                <wp:positionH relativeFrom="column">
                  <wp:posOffset>5083810</wp:posOffset>
                </wp:positionH>
                <wp:positionV relativeFrom="paragraph">
                  <wp:posOffset>2078355</wp:posOffset>
                </wp:positionV>
                <wp:extent cx="2360930" cy="1609725"/>
                <wp:effectExtent l="0" t="0" r="19050" b="285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D28" w:rsidRPr="00B56375" w:rsidRDefault="00B90D2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B56375">
                              <w:rPr>
                                <w:b/>
                                <w:lang w:val="en-US"/>
                              </w:rPr>
                              <w:t>Cleaning Solutions</w:t>
                            </w:r>
                          </w:p>
                          <w:p w:rsidR="00B90D28" w:rsidRPr="00B9427A" w:rsidRDefault="00B90D28" w:rsidP="00B90D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Viraclean, </w:t>
                            </w:r>
                            <w:r>
                              <w:rPr>
                                <w:lang w:val="en-US"/>
                              </w:rPr>
                              <w:t xml:space="preserve"> ( Whiteley Company)</w:t>
                            </w:r>
                          </w:p>
                          <w:p w:rsidR="00B90D28" w:rsidRDefault="00B90D28" w:rsidP="00B90D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B9427A">
                              <w:rPr>
                                <w:lang w:val="en-US"/>
                              </w:rPr>
                              <w:t xml:space="preserve">V wipes, </w:t>
                            </w:r>
                            <w:r>
                              <w:rPr>
                                <w:lang w:val="en-US"/>
                              </w:rPr>
                              <w:t xml:space="preserve">   (Whiteley Company)</w:t>
                            </w:r>
                          </w:p>
                          <w:p w:rsidR="00B90D28" w:rsidRDefault="00B90D28" w:rsidP="00B90D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Acti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chlor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-Chlorine based solution </w:t>
                            </w:r>
                          </w:p>
                          <w:p w:rsidR="00B90D28" w:rsidRPr="0059372C" w:rsidRDefault="00B90D28" w:rsidP="00B90D28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(Ecolab Company</w:t>
                            </w:r>
                          </w:p>
                          <w:p w:rsidR="00B90D28" w:rsidRPr="00B90D28" w:rsidRDefault="00B90D2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6EFD7C7" id="_x0000_s1037" type="#_x0000_t202" style="position:absolute;margin-left:400.3pt;margin-top:163.65pt;width:185.9pt;height:126.75pt;z-index:25168076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">
                <v:textbox>
                  <w:txbxContent>
                    <w:p w:rsidR="00B90D28" w:rsidRPr="00B56375" w:rsidRDefault="00B90D28">
                      <w:pPr>
                        <w:rPr>
                          <w:b/>
                          <w:lang w:val="en-US"/>
                        </w:rPr>
                      </w:pPr>
                      <w:r w:rsidRPr="00B56375">
                        <w:rPr>
                          <w:b/>
                          <w:lang w:val="en-US"/>
                        </w:rPr>
                        <w:t>Cleaning Solutions</w:t>
                      </w:r>
                    </w:p>
                    <w:p w:rsidR="00B90D28" w:rsidRPr="00B9427A" w:rsidRDefault="00B90D28" w:rsidP="00B90D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gramStart"/>
                      <w:r w:rsidRPr="00B9427A">
                        <w:rPr>
                          <w:lang w:val="en-US"/>
                        </w:rPr>
                        <w:t xml:space="preserve">Viraclean, </w:t>
                      </w:r>
                      <w:r>
                        <w:rPr>
                          <w:lang w:val="en-US"/>
                        </w:rPr>
                        <w:t xml:space="preserve"> (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Whiteley Company)</w:t>
                      </w:r>
                    </w:p>
                    <w:p w:rsidR="00B90D28" w:rsidRDefault="00B90D28" w:rsidP="00B90D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B9427A">
                        <w:rPr>
                          <w:lang w:val="en-US"/>
                        </w:rPr>
                        <w:t xml:space="preserve">V </w:t>
                      </w:r>
                      <w:proofErr w:type="gramStart"/>
                      <w:r w:rsidRPr="00B9427A">
                        <w:rPr>
                          <w:lang w:val="en-US"/>
                        </w:rPr>
                        <w:t xml:space="preserve">wipes,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(Whiteley Company)</w:t>
                      </w:r>
                    </w:p>
                    <w:p w:rsidR="00B90D28" w:rsidRDefault="00B90D28" w:rsidP="00B90D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Acti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chlor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-Chlorine based solution </w:t>
                      </w:r>
                    </w:p>
                    <w:p w:rsidR="00B90D28" w:rsidRPr="0059372C" w:rsidRDefault="00B90D28" w:rsidP="00B90D28">
                      <w:pPr>
                        <w:pStyle w:val="ListParagraph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(Ecolab Company</w:t>
                      </w:r>
                    </w:p>
                    <w:p w:rsidR="00B90D28" w:rsidRPr="00B90D28" w:rsidRDefault="00B90D2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90D28" w:rsidRPr="00B90D28">
        <w:rPr>
          <w:noProof/>
          <w:lang w:eastAsia="en-AU"/>
        </w:rPr>
        <w:drawing>
          <wp:anchor distT="0" distB="0" distL="114300" distR="114300" simplePos="0" relativeHeight="251676672" behindDoc="0" locked="0" layoutInCell="1" allowOverlap="1">
            <wp:simplePos x="447675" y="542925"/>
            <wp:positionH relativeFrom="column">
              <wp:align>left</wp:align>
            </wp:positionH>
            <wp:positionV relativeFrom="paragraph">
              <wp:align>top</wp:align>
            </wp:positionV>
            <wp:extent cx="4699212" cy="6724650"/>
            <wp:effectExtent l="0" t="0" r="635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212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0D28">
        <w:br w:type="textWrapping" w:clear="all"/>
      </w:r>
    </w:p>
    <w:p w:rsidR="004D0867" w:rsidRDefault="004D0867"/>
    <w:p w:rsidR="004D0867" w:rsidRDefault="004D0867">
      <w:r>
        <w:t>Reference:</w:t>
      </w:r>
    </w:p>
    <w:p w:rsidR="004D0867" w:rsidRDefault="004D0867">
      <w:r>
        <w:t>Infection Prevention and Control</w:t>
      </w:r>
      <w:r w:rsidR="008A785C">
        <w:t xml:space="preserve">, Management of COVID-18 in Healthcare Settings </w:t>
      </w:r>
      <w:r w:rsidR="003C3B5A">
        <w:t>(May</w:t>
      </w:r>
      <w:r w:rsidR="008A785C">
        <w:t xml:space="preserve"> 2020)</w:t>
      </w:r>
    </w:p>
    <w:p w:rsidR="008A785C" w:rsidRDefault="008A785C">
      <w:r>
        <w:t>NNSW Infection Prevention and Control COVID-19 Environmental Cleaning V3 April 2020</w:t>
      </w:r>
    </w:p>
    <w:sectPr w:rsidR="008A785C" w:rsidSect="004D0867">
      <w:headerReference w:type="default" r:id="rId12"/>
      <w:footerReference w:type="default" r:id="rId13"/>
      <w:pgSz w:w="16838" w:h="11906" w:orient="landscape"/>
      <w:pgMar w:top="851" w:right="678" w:bottom="1702" w:left="709" w:header="705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867" w:rsidRDefault="004D0867" w:rsidP="004D0867">
      <w:pPr>
        <w:spacing w:after="0"/>
      </w:pPr>
      <w:r>
        <w:separator/>
      </w:r>
    </w:p>
  </w:endnote>
  <w:endnote w:type="continuationSeparator" w:id="0">
    <w:p w:rsidR="004D0867" w:rsidRDefault="004D0867" w:rsidP="004D0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867" w:rsidRPr="004D0867" w:rsidRDefault="004D0867">
    <w:pPr>
      <w:pStyle w:val="Footer"/>
      <w:rPr>
        <w:lang w:val="en-US"/>
      </w:rPr>
    </w:pPr>
    <w:r>
      <w:rPr>
        <w:lang w:val="en-US"/>
      </w:rPr>
      <w:t>Compiled by Infection Prevention and Control CNC LBH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867" w:rsidRDefault="004D0867" w:rsidP="004D0867">
      <w:pPr>
        <w:spacing w:after="0"/>
      </w:pPr>
      <w:r>
        <w:separator/>
      </w:r>
    </w:p>
  </w:footnote>
  <w:footnote w:type="continuationSeparator" w:id="0">
    <w:p w:rsidR="004D0867" w:rsidRDefault="004D0867" w:rsidP="004D08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867" w:rsidRPr="004D0867" w:rsidRDefault="004D0867">
    <w:pPr>
      <w:pStyle w:val="Header"/>
      <w:rPr>
        <w:lang w:val="en-US"/>
      </w:rPr>
    </w:pPr>
    <w:r>
      <w:rPr>
        <w:lang w:val="en-US"/>
      </w:rPr>
      <w:t>Infection Prevention and Control Precautions and Directions for PPE use and Cleaning Solutions to be used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43BEA"/>
    <w:multiLevelType w:val="hybridMultilevel"/>
    <w:tmpl w:val="129E9D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B657BD"/>
    <w:multiLevelType w:val="hybridMultilevel"/>
    <w:tmpl w:val="99C21D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2295F"/>
    <w:multiLevelType w:val="hybridMultilevel"/>
    <w:tmpl w:val="981266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210528"/>
    <w:multiLevelType w:val="hybridMultilevel"/>
    <w:tmpl w:val="8C2E2B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D6709"/>
    <w:multiLevelType w:val="hybridMultilevel"/>
    <w:tmpl w:val="1C0086F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27A"/>
    <w:rsid w:val="00293798"/>
    <w:rsid w:val="003C3B5A"/>
    <w:rsid w:val="004D0867"/>
    <w:rsid w:val="0059372C"/>
    <w:rsid w:val="008A785C"/>
    <w:rsid w:val="008F5544"/>
    <w:rsid w:val="00B56375"/>
    <w:rsid w:val="00B90D28"/>
    <w:rsid w:val="00B9427A"/>
    <w:rsid w:val="00D4003E"/>
    <w:rsid w:val="00F5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4BED0B-20A3-49A8-8446-A327A9EB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A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42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086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0867"/>
  </w:style>
  <w:style w:type="paragraph" w:styleId="Footer">
    <w:name w:val="footer"/>
    <w:basedOn w:val="Normal"/>
    <w:link w:val="FooterChar"/>
    <w:uiPriority w:val="99"/>
    <w:unhideWhenUsed/>
    <w:rsid w:val="004D086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0867"/>
  </w:style>
  <w:style w:type="paragraph" w:styleId="BalloonText">
    <w:name w:val="Balloon Text"/>
    <w:basedOn w:val="Normal"/>
    <w:link w:val="BalloonTextChar"/>
    <w:uiPriority w:val="99"/>
    <w:semiHidden/>
    <w:unhideWhenUsed/>
    <w:rsid w:val="002937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7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361E-4628-4227-B96E-18F66BF9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8E2AD8DE.dotm</Template>
  <TotalTime>19</TotalTime>
  <Pages>5</Pages>
  <Words>31</Words>
  <Characters>177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Denyer</dc:creator>
  <cp:keywords/>
  <dc:description/>
  <cp:lastModifiedBy>Sharon Lee</cp:lastModifiedBy>
  <cp:revision>2</cp:revision>
  <cp:lastPrinted>2020-09-29T04:30:00Z</cp:lastPrinted>
  <dcterms:created xsi:type="dcterms:W3CDTF">2020-09-29T04:53:00Z</dcterms:created>
  <dcterms:modified xsi:type="dcterms:W3CDTF">2020-09-29T04:53:00Z</dcterms:modified>
</cp:coreProperties>
</file>